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B51" w:rsidRPr="00D45BE0" w:rsidRDefault="00D45BE0" w:rsidP="00D45BE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  <w:szCs w:val="28"/>
          <w:lang w:val="en-US"/>
        </w:rPr>
      </w:pPr>
      <w:r w:rsidRPr="00D45BE0">
        <w:rPr>
          <w:b/>
          <w:sz w:val="28"/>
          <w:szCs w:val="28"/>
          <w:lang w:val="en-US"/>
        </w:rPr>
        <w:t>JOB DESCRIPTION</w:t>
      </w:r>
    </w:p>
    <w:p w:rsidR="00D45BE0" w:rsidRPr="00D45BE0" w:rsidRDefault="00D45BE0" w:rsidP="00D45BE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  <w:szCs w:val="28"/>
          <w:lang w:val="en-US"/>
        </w:rPr>
      </w:pPr>
      <w:r w:rsidRPr="00D45BE0">
        <w:rPr>
          <w:b/>
          <w:sz w:val="28"/>
          <w:szCs w:val="28"/>
          <w:lang w:val="en-US"/>
        </w:rPr>
        <w:t>C4E – 15:30 – MIDNIGHT</w:t>
      </w:r>
    </w:p>
    <w:p w:rsidR="00D45BE0" w:rsidRPr="00D45BE0" w:rsidRDefault="00D45BE0" w:rsidP="00D45BE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  <w:szCs w:val="28"/>
          <w:lang w:val="en-US"/>
        </w:rPr>
      </w:pPr>
      <w:r w:rsidRPr="00D45BE0">
        <w:rPr>
          <w:b/>
          <w:sz w:val="28"/>
          <w:szCs w:val="28"/>
          <w:lang w:val="en-US"/>
        </w:rPr>
        <w:t xml:space="preserve"> F</w:t>
      </w:r>
      <w:r w:rsidR="00FA00A6">
        <w:rPr>
          <w:b/>
          <w:sz w:val="28"/>
          <w:szCs w:val="28"/>
          <w:lang w:val="en-US"/>
        </w:rPr>
        <w:t>RACTURE CLINIC</w:t>
      </w:r>
      <w:r w:rsidR="009204FF">
        <w:rPr>
          <w:b/>
          <w:sz w:val="28"/>
          <w:szCs w:val="28"/>
          <w:lang w:val="en-US"/>
        </w:rPr>
        <w:t>, DTU</w:t>
      </w:r>
    </w:p>
    <w:p w:rsidR="00D45BE0" w:rsidRDefault="00D45BE0" w:rsidP="00D45BE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  <w:szCs w:val="28"/>
          <w:lang w:val="en-US"/>
        </w:rPr>
      </w:pPr>
      <w:r w:rsidRPr="00D45BE0">
        <w:rPr>
          <w:b/>
          <w:sz w:val="28"/>
          <w:szCs w:val="28"/>
          <w:lang w:val="en-US"/>
        </w:rPr>
        <w:t>WASTE &amp; LINEN</w:t>
      </w:r>
    </w:p>
    <w:p w:rsidR="006D7F09" w:rsidRDefault="006D7F09" w:rsidP="00D45BE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Pager 7223 Phone </w:t>
      </w:r>
      <w:r w:rsidR="00FA27F3">
        <w:rPr>
          <w:b/>
          <w:sz w:val="28"/>
          <w:szCs w:val="28"/>
          <w:lang w:val="en-US"/>
        </w:rPr>
        <w:t>2729</w:t>
      </w:r>
    </w:p>
    <w:p w:rsidR="00D45BE0" w:rsidRDefault="00D45BE0" w:rsidP="00D45BE0">
      <w:pPr>
        <w:rPr>
          <w:sz w:val="28"/>
          <w:szCs w:val="28"/>
          <w:lang w:val="en-US"/>
        </w:rPr>
      </w:pPr>
    </w:p>
    <w:p w:rsidR="00D45BE0" w:rsidRDefault="00D45BE0" w:rsidP="00D45BE0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FB5A9A">
        <w:rPr>
          <w:b/>
          <w:sz w:val="28"/>
          <w:szCs w:val="28"/>
          <w:lang w:val="en-US"/>
        </w:rPr>
        <w:t>15:30</w:t>
      </w:r>
      <w:r w:rsidR="002B105F">
        <w:rPr>
          <w:b/>
          <w:sz w:val="28"/>
          <w:szCs w:val="28"/>
          <w:lang w:val="en-US"/>
        </w:rPr>
        <w:t xml:space="preserve"> – 16:30</w:t>
      </w:r>
      <w:r w:rsidR="002B105F">
        <w:rPr>
          <w:sz w:val="28"/>
          <w:szCs w:val="28"/>
          <w:lang w:val="en-US"/>
        </w:rPr>
        <w:t xml:space="preserve"> – Linen Run </w:t>
      </w:r>
      <w:r w:rsidR="009C1400">
        <w:rPr>
          <w:sz w:val="28"/>
          <w:szCs w:val="28"/>
          <w:lang w:val="en-US"/>
        </w:rPr>
        <w:t>and Rubbish Run</w:t>
      </w:r>
      <w:r w:rsidR="002B105F">
        <w:rPr>
          <w:sz w:val="28"/>
          <w:szCs w:val="28"/>
          <w:lang w:val="en-US"/>
        </w:rPr>
        <w:t xml:space="preserve">– </w:t>
      </w:r>
      <w:r w:rsidR="002B105F" w:rsidRPr="002B105F">
        <w:rPr>
          <w:b/>
          <w:sz w:val="28"/>
          <w:szCs w:val="28"/>
          <w:lang w:val="en-US"/>
        </w:rPr>
        <w:t>E10 &amp; F10, E9 &amp; F9, E8, E6, E5 &amp; F5</w:t>
      </w:r>
    </w:p>
    <w:p w:rsidR="005870D8" w:rsidRPr="002B105F" w:rsidRDefault="005870D8" w:rsidP="005870D8">
      <w:pPr>
        <w:pStyle w:val="ListParagraph"/>
        <w:rPr>
          <w:b/>
          <w:sz w:val="28"/>
          <w:szCs w:val="28"/>
          <w:lang w:val="en-US"/>
        </w:rPr>
      </w:pPr>
    </w:p>
    <w:p w:rsidR="00D45BE0" w:rsidRDefault="002B105F" w:rsidP="00B37312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16:30</w:t>
      </w:r>
      <w:r w:rsidR="00D45BE0" w:rsidRPr="00B37312">
        <w:rPr>
          <w:sz w:val="28"/>
          <w:szCs w:val="28"/>
          <w:lang w:val="en-US"/>
        </w:rPr>
        <w:t xml:space="preserve"> – </w:t>
      </w:r>
      <w:r w:rsidR="005870D8" w:rsidRPr="005870D8">
        <w:rPr>
          <w:b/>
          <w:sz w:val="28"/>
          <w:szCs w:val="28"/>
          <w:lang w:val="en-US"/>
        </w:rPr>
        <w:t>18:00</w:t>
      </w:r>
      <w:r w:rsidR="005870D8">
        <w:rPr>
          <w:sz w:val="28"/>
          <w:szCs w:val="28"/>
          <w:lang w:val="en-US"/>
        </w:rPr>
        <w:t xml:space="preserve"> - </w:t>
      </w:r>
      <w:r w:rsidR="00D45BE0" w:rsidRPr="00B37312">
        <w:rPr>
          <w:sz w:val="28"/>
          <w:szCs w:val="28"/>
          <w:lang w:val="en-US"/>
        </w:rPr>
        <w:t xml:space="preserve">Short Hallway in Level 2 Crawford House – Collect </w:t>
      </w:r>
      <w:r w:rsidR="00B37312">
        <w:rPr>
          <w:sz w:val="28"/>
          <w:szCs w:val="28"/>
          <w:lang w:val="en-US"/>
        </w:rPr>
        <w:t>Rubbish, Dust desks, vacuum</w:t>
      </w:r>
      <w:r w:rsidR="00D45BE0" w:rsidRPr="00B37312">
        <w:rPr>
          <w:sz w:val="28"/>
          <w:szCs w:val="28"/>
          <w:lang w:val="en-US"/>
        </w:rPr>
        <w:t xml:space="preserve"> in all offices &amp;</w:t>
      </w:r>
      <w:r w:rsidR="005870D8">
        <w:rPr>
          <w:sz w:val="28"/>
          <w:szCs w:val="28"/>
          <w:lang w:val="en-US"/>
        </w:rPr>
        <w:t xml:space="preserve"> boardroom, clean </w:t>
      </w:r>
      <w:proofErr w:type="spellStart"/>
      <w:r w:rsidR="005870D8">
        <w:rPr>
          <w:sz w:val="28"/>
          <w:szCs w:val="28"/>
          <w:lang w:val="en-US"/>
        </w:rPr>
        <w:t>s</w:t>
      </w:r>
      <w:r w:rsidR="00D45BE0" w:rsidRPr="00B37312">
        <w:rPr>
          <w:sz w:val="28"/>
          <w:szCs w:val="28"/>
          <w:lang w:val="en-US"/>
        </w:rPr>
        <w:t>ervery</w:t>
      </w:r>
      <w:proofErr w:type="spellEnd"/>
      <w:r w:rsidR="00B37312">
        <w:rPr>
          <w:sz w:val="28"/>
          <w:szCs w:val="28"/>
          <w:lang w:val="en-US"/>
        </w:rPr>
        <w:t xml:space="preserve"> &amp; replenish dispensers- when finished you can start in Fracture Clinic</w:t>
      </w:r>
    </w:p>
    <w:p w:rsidR="005870D8" w:rsidRPr="00B37312" w:rsidRDefault="005870D8" w:rsidP="005870D8">
      <w:pPr>
        <w:pStyle w:val="ListParagraph"/>
        <w:rPr>
          <w:sz w:val="28"/>
          <w:szCs w:val="28"/>
          <w:lang w:val="en-US"/>
        </w:rPr>
      </w:pPr>
    </w:p>
    <w:p w:rsidR="00D45BE0" w:rsidRDefault="00D45BE0" w:rsidP="00B37312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B37312">
        <w:rPr>
          <w:b/>
          <w:sz w:val="28"/>
          <w:szCs w:val="28"/>
          <w:lang w:val="en-US"/>
        </w:rPr>
        <w:t>18:00 –</w:t>
      </w:r>
      <w:r w:rsidR="00B37312">
        <w:rPr>
          <w:b/>
          <w:sz w:val="28"/>
          <w:szCs w:val="28"/>
          <w:lang w:val="en-US"/>
        </w:rPr>
        <w:t xml:space="preserve"> 18:30 - </w:t>
      </w:r>
      <w:r w:rsidRPr="00B37312">
        <w:rPr>
          <w:b/>
          <w:sz w:val="28"/>
          <w:szCs w:val="28"/>
          <w:lang w:val="en-US"/>
        </w:rPr>
        <w:t xml:space="preserve"> Tea Break</w:t>
      </w:r>
    </w:p>
    <w:p w:rsidR="005870D8" w:rsidRPr="005870D8" w:rsidRDefault="005870D8" w:rsidP="005870D8">
      <w:pPr>
        <w:pStyle w:val="ListParagraph"/>
        <w:rPr>
          <w:b/>
          <w:sz w:val="28"/>
          <w:szCs w:val="28"/>
          <w:lang w:val="en-US"/>
        </w:rPr>
      </w:pPr>
    </w:p>
    <w:p w:rsidR="005870D8" w:rsidRPr="00B37312" w:rsidRDefault="005870D8" w:rsidP="005870D8">
      <w:pPr>
        <w:pStyle w:val="ListParagraph"/>
        <w:rPr>
          <w:b/>
          <w:sz w:val="28"/>
          <w:szCs w:val="28"/>
          <w:lang w:val="en-US"/>
        </w:rPr>
      </w:pPr>
    </w:p>
    <w:p w:rsidR="00D45BE0" w:rsidRDefault="00160651" w:rsidP="00B37312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18:30 – 19</w:t>
      </w:r>
      <w:r w:rsidR="00D45BE0" w:rsidRPr="00B37312">
        <w:rPr>
          <w:b/>
          <w:sz w:val="28"/>
          <w:szCs w:val="28"/>
          <w:lang w:val="en-US"/>
        </w:rPr>
        <w:t>:30</w:t>
      </w:r>
      <w:r w:rsidR="00D45BE0" w:rsidRPr="00B37312">
        <w:rPr>
          <w:sz w:val="28"/>
          <w:szCs w:val="28"/>
          <w:lang w:val="en-US"/>
        </w:rPr>
        <w:t xml:space="preserve"> – Fracture Clinic – Clean all offices &amp; toilets, mop floors, vacuum, du</w:t>
      </w:r>
      <w:r w:rsidR="00FA27F3">
        <w:rPr>
          <w:sz w:val="28"/>
          <w:szCs w:val="28"/>
          <w:lang w:val="en-US"/>
        </w:rPr>
        <w:t xml:space="preserve">st desks, replenish dispensers, </w:t>
      </w:r>
      <w:proofErr w:type="gramStart"/>
      <w:r w:rsidR="00D45BE0" w:rsidRPr="00B37312">
        <w:rPr>
          <w:sz w:val="28"/>
          <w:szCs w:val="28"/>
          <w:lang w:val="en-US"/>
        </w:rPr>
        <w:t>collect</w:t>
      </w:r>
      <w:proofErr w:type="gramEnd"/>
      <w:r w:rsidR="00D45BE0" w:rsidRPr="00B37312">
        <w:rPr>
          <w:sz w:val="28"/>
          <w:szCs w:val="28"/>
          <w:lang w:val="en-US"/>
        </w:rPr>
        <w:t xml:space="preserve"> rubbish</w:t>
      </w:r>
      <w:r w:rsidR="00C55306">
        <w:rPr>
          <w:sz w:val="28"/>
          <w:szCs w:val="28"/>
          <w:lang w:val="en-US"/>
        </w:rPr>
        <w:t xml:space="preserve">. Do a rubbish run through </w:t>
      </w:r>
      <w:r w:rsidR="00C55306" w:rsidRPr="00C55306">
        <w:rPr>
          <w:b/>
          <w:sz w:val="28"/>
          <w:szCs w:val="28"/>
          <w:lang w:val="en-US"/>
        </w:rPr>
        <w:t>ICU F8 at 20.30</w:t>
      </w:r>
    </w:p>
    <w:p w:rsidR="005870D8" w:rsidRPr="00B37312" w:rsidRDefault="005870D8" w:rsidP="005870D8">
      <w:pPr>
        <w:pStyle w:val="ListParagraph"/>
        <w:rPr>
          <w:sz w:val="28"/>
          <w:szCs w:val="28"/>
          <w:lang w:val="en-US"/>
        </w:rPr>
      </w:pPr>
    </w:p>
    <w:p w:rsidR="00D45BE0" w:rsidRDefault="00160651" w:rsidP="00B37312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19:30- 20:</w:t>
      </w:r>
      <w:r w:rsidR="005F4C59">
        <w:rPr>
          <w:b/>
          <w:sz w:val="28"/>
          <w:szCs w:val="28"/>
          <w:lang w:val="en-US"/>
        </w:rPr>
        <w:t>00</w:t>
      </w:r>
      <w:r w:rsidR="00FA00A6">
        <w:rPr>
          <w:sz w:val="28"/>
          <w:szCs w:val="28"/>
          <w:lang w:val="en-US"/>
        </w:rPr>
        <w:t xml:space="preserve"> – </w:t>
      </w:r>
      <w:r w:rsidR="00FA00A6" w:rsidRPr="00FA00A6">
        <w:rPr>
          <w:b/>
          <w:sz w:val="28"/>
          <w:szCs w:val="28"/>
          <w:lang w:val="en-US"/>
        </w:rPr>
        <w:t>Clean DTU</w:t>
      </w:r>
      <w:r w:rsidR="00FA00A6">
        <w:rPr>
          <w:sz w:val="28"/>
          <w:szCs w:val="28"/>
          <w:lang w:val="en-US"/>
        </w:rPr>
        <w:t xml:space="preserve"> – Collect rubbish, clean toilets, bed areas, nurses station, offices, replenish all hand towel &amp; soap dispensers, dry &amp; wet mop floors</w:t>
      </w:r>
    </w:p>
    <w:p w:rsidR="005870D8" w:rsidRPr="004D46F6" w:rsidRDefault="0077679F" w:rsidP="004D46F6">
      <w:pPr>
        <w:pStyle w:val="ListParagraph"/>
        <w:spacing w:line="276" w:lineRule="auto"/>
        <w:rPr>
          <w:sz w:val="28"/>
          <w:szCs w:val="28"/>
        </w:rPr>
      </w:pPr>
      <w:r w:rsidRPr="0077679F">
        <w:rPr>
          <w:sz w:val="28"/>
          <w:szCs w:val="28"/>
        </w:rPr>
        <w:t>Clean the Patient Transport Office – in behind the locked door in the DTU</w:t>
      </w:r>
    </w:p>
    <w:p w:rsidR="00160651" w:rsidRPr="00011B8A" w:rsidRDefault="00160651" w:rsidP="0077679F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160651">
        <w:rPr>
          <w:b/>
          <w:sz w:val="28"/>
          <w:szCs w:val="28"/>
        </w:rPr>
        <w:t>20:15 – 21:00</w:t>
      </w:r>
      <w:r>
        <w:rPr>
          <w:b/>
          <w:sz w:val="28"/>
          <w:szCs w:val="28"/>
        </w:rPr>
        <w:t xml:space="preserve"> – Switchboard &amp; Front Desk</w:t>
      </w:r>
      <w:r w:rsidR="005F4C59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– </w:t>
      </w:r>
      <w:r w:rsidRPr="00011B8A">
        <w:rPr>
          <w:sz w:val="28"/>
          <w:szCs w:val="28"/>
        </w:rPr>
        <w:t>Dust all surfaces, Empty bins, Replenish Hand Towels, Vacuum 3 times per week</w:t>
      </w:r>
    </w:p>
    <w:p w:rsidR="005A1CF9" w:rsidRPr="00011B8A" w:rsidRDefault="005A1CF9" w:rsidP="005A1CF9">
      <w:pPr>
        <w:pStyle w:val="ListParagraph"/>
        <w:spacing w:line="276" w:lineRule="auto"/>
        <w:rPr>
          <w:sz w:val="28"/>
          <w:szCs w:val="28"/>
        </w:rPr>
      </w:pPr>
      <w:r w:rsidRPr="00011B8A">
        <w:rPr>
          <w:sz w:val="28"/>
          <w:szCs w:val="28"/>
        </w:rPr>
        <w:t>Empty bin &amp; tidy broad casting room.</w:t>
      </w:r>
    </w:p>
    <w:p w:rsidR="00160651" w:rsidRPr="00160651" w:rsidRDefault="00160651" w:rsidP="00160651">
      <w:pPr>
        <w:pStyle w:val="ListParagraph"/>
        <w:spacing w:line="276" w:lineRule="auto"/>
        <w:rPr>
          <w:b/>
          <w:sz w:val="28"/>
          <w:szCs w:val="28"/>
        </w:rPr>
      </w:pPr>
    </w:p>
    <w:p w:rsidR="00FB5A9A" w:rsidRPr="00160651" w:rsidRDefault="00160651" w:rsidP="0077679F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21:0</w:t>
      </w:r>
      <w:r w:rsidR="00FB5A9A" w:rsidRPr="0077679F">
        <w:rPr>
          <w:b/>
          <w:sz w:val="28"/>
          <w:szCs w:val="28"/>
          <w:lang w:val="en-US"/>
        </w:rPr>
        <w:t>0</w:t>
      </w:r>
      <w:r>
        <w:rPr>
          <w:b/>
          <w:sz w:val="28"/>
          <w:szCs w:val="28"/>
          <w:lang w:val="en-US"/>
        </w:rPr>
        <w:t xml:space="preserve"> – 21:30</w:t>
      </w:r>
      <w:r w:rsidR="00FB5A9A" w:rsidRPr="0077679F">
        <w:rPr>
          <w:sz w:val="28"/>
          <w:szCs w:val="28"/>
          <w:lang w:val="en-US"/>
        </w:rPr>
        <w:t xml:space="preserve"> – </w:t>
      </w:r>
      <w:r w:rsidR="00FB5A9A" w:rsidRPr="00160651">
        <w:rPr>
          <w:b/>
          <w:sz w:val="28"/>
          <w:szCs w:val="28"/>
          <w:lang w:val="en-US"/>
        </w:rPr>
        <w:t>Supper</w:t>
      </w:r>
    </w:p>
    <w:p w:rsidR="00160651" w:rsidRPr="0077679F" w:rsidRDefault="00160651" w:rsidP="00160651">
      <w:pPr>
        <w:pStyle w:val="ListParagraph"/>
        <w:rPr>
          <w:sz w:val="28"/>
          <w:szCs w:val="28"/>
          <w:lang w:val="en-US"/>
        </w:rPr>
      </w:pPr>
    </w:p>
    <w:p w:rsidR="00BE0B85" w:rsidRPr="00BE0B85" w:rsidRDefault="00160651" w:rsidP="00BE0B85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21:30</w:t>
      </w:r>
      <w:r w:rsidR="00FB5A9A" w:rsidRPr="00B37312">
        <w:rPr>
          <w:b/>
          <w:sz w:val="28"/>
          <w:szCs w:val="28"/>
          <w:lang w:val="en-US"/>
        </w:rPr>
        <w:t xml:space="preserve"> – Midnight – </w:t>
      </w:r>
      <w:r w:rsidR="00FB5A9A" w:rsidRPr="00B37312">
        <w:rPr>
          <w:sz w:val="28"/>
          <w:szCs w:val="28"/>
          <w:lang w:val="en-US"/>
        </w:rPr>
        <w:t xml:space="preserve">Collect Segway from Linen Room and do a </w:t>
      </w:r>
      <w:r w:rsidR="00FB5A9A" w:rsidRPr="002949E9">
        <w:rPr>
          <w:b/>
          <w:sz w:val="28"/>
          <w:szCs w:val="28"/>
          <w:lang w:val="en-US"/>
        </w:rPr>
        <w:t>Linen pick</w:t>
      </w:r>
      <w:r w:rsidR="00FB5A9A" w:rsidRPr="00B37312">
        <w:rPr>
          <w:sz w:val="28"/>
          <w:szCs w:val="28"/>
          <w:lang w:val="en-US"/>
        </w:rPr>
        <w:t xml:space="preserve"> </w:t>
      </w:r>
      <w:r w:rsidR="00FB5A9A" w:rsidRPr="002949E9">
        <w:rPr>
          <w:b/>
          <w:sz w:val="28"/>
          <w:szCs w:val="28"/>
          <w:lang w:val="en-US"/>
        </w:rPr>
        <w:t xml:space="preserve">up </w:t>
      </w:r>
      <w:r w:rsidR="00FB5A9A" w:rsidRPr="00B37312">
        <w:rPr>
          <w:sz w:val="28"/>
          <w:szCs w:val="28"/>
          <w:lang w:val="en-US"/>
        </w:rPr>
        <w:t xml:space="preserve">from wards </w:t>
      </w:r>
      <w:r w:rsidR="00FB5A9A" w:rsidRPr="002949E9">
        <w:rPr>
          <w:b/>
          <w:sz w:val="28"/>
          <w:szCs w:val="28"/>
          <w:lang w:val="en-US"/>
        </w:rPr>
        <w:t xml:space="preserve">E10 &amp; F10, E9 &amp; F9, E8, E6, E5 &amp; F5 </w:t>
      </w:r>
      <w:r w:rsidR="00FB5A9A" w:rsidRPr="00B37312">
        <w:rPr>
          <w:sz w:val="28"/>
          <w:szCs w:val="28"/>
          <w:lang w:val="en-US"/>
        </w:rPr>
        <w:t xml:space="preserve">– Take linen over to </w:t>
      </w:r>
      <w:r w:rsidR="00FB5A9A" w:rsidRPr="00B37312">
        <w:rPr>
          <w:sz w:val="28"/>
          <w:szCs w:val="28"/>
          <w:lang w:val="en-US"/>
        </w:rPr>
        <w:lastRenderedPageBreak/>
        <w:t xml:space="preserve">level 2 and transfer onto the trollies provided. Put Segway back into the Linen room &amp; go </w:t>
      </w:r>
      <w:r w:rsidR="00BE0B85">
        <w:rPr>
          <w:sz w:val="28"/>
          <w:szCs w:val="28"/>
          <w:lang w:val="en-US"/>
        </w:rPr>
        <w:t xml:space="preserve">collect the Waste Trolley from </w:t>
      </w:r>
      <w:r w:rsidR="00BE0B85" w:rsidRPr="00BE0B85">
        <w:rPr>
          <w:b/>
          <w:sz w:val="28"/>
          <w:szCs w:val="28"/>
          <w:lang w:val="en-US"/>
        </w:rPr>
        <w:t>E7</w:t>
      </w:r>
      <w:r w:rsidR="00BE0B85">
        <w:rPr>
          <w:b/>
          <w:sz w:val="28"/>
          <w:szCs w:val="28"/>
          <w:lang w:val="en-US"/>
        </w:rPr>
        <w:t>.</w:t>
      </w:r>
    </w:p>
    <w:p w:rsidR="00FB5A9A" w:rsidRPr="009C1400" w:rsidRDefault="00FB5A9A" w:rsidP="005870D8">
      <w:pPr>
        <w:pStyle w:val="ListParagraph"/>
        <w:rPr>
          <w:sz w:val="28"/>
          <w:szCs w:val="28"/>
          <w:lang w:val="en-US"/>
        </w:rPr>
      </w:pPr>
      <w:r w:rsidRPr="00B37312">
        <w:rPr>
          <w:sz w:val="28"/>
          <w:szCs w:val="28"/>
          <w:lang w:val="en-US"/>
        </w:rPr>
        <w:t>Do a Waste pick up on</w:t>
      </w:r>
      <w:r w:rsidRPr="00B37312">
        <w:rPr>
          <w:b/>
          <w:sz w:val="28"/>
          <w:szCs w:val="28"/>
          <w:lang w:val="en-US"/>
        </w:rPr>
        <w:t xml:space="preserve"> </w:t>
      </w:r>
      <w:r w:rsidR="009C1400">
        <w:rPr>
          <w:b/>
          <w:sz w:val="28"/>
          <w:szCs w:val="28"/>
          <w:lang w:val="en-US"/>
        </w:rPr>
        <w:t>E9, E10</w:t>
      </w:r>
      <w:proofErr w:type="gramStart"/>
      <w:r w:rsidR="009C1400">
        <w:rPr>
          <w:b/>
          <w:sz w:val="28"/>
          <w:szCs w:val="28"/>
          <w:lang w:val="en-US"/>
        </w:rPr>
        <w:t>,</w:t>
      </w:r>
      <w:r w:rsidRPr="00B37312">
        <w:rPr>
          <w:b/>
          <w:sz w:val="28"/>
          <w:szCs w:val="28"/>
          <w:lang w:val="en-US"/>
        </w:rPr>
        <w:t>E8</w:t>
      </w:r>
      <w:proofErr w:type="gramEnd"/>
      <w:r w:rsidRPr="00B37312">
        <w:rPr>
          <w:b/>
          <w:sz w:val="28"/>
          <w:szCs w:val="28"/>
          <w:lang w:val="en-US"/>
        </w:rPr>
        <w:t xml:space="preserve">, E6, E5, F5 &amp; ICU. </w:t>
      </w:r>
      <w:r w:rsidRPr="00B37312">
        <w:rPr>
          <w:sz w:val="28"/>
          <w:szCs w:val="28"/>
          <w:lang w:val="en-US"/>
        </w:rPr>
        <w:t>You will need to park the trolley outside ICU and go in &amp; do a rubbish collection from around the ward. Put the waste into the big Yellow trolley &amp; take all waste to Level 2 Loading Dock and distribute into the appropriate waste bins</w:t>
      </w:r>
      <w:r w:rsidRPr="00B37312">
        <w:rPr>
          <w:b/>
          <w:sz w:val="28"/>
          <w:szCs w:val="28"/>
          <w:lang w:val="en-US"/>
        </w:rPr>
        <w:t>.</w:t>
      </w:r>
      <w:r w:rsidR="009C1400" w:rsidRPr="009C1400">
        <w:rPr>
          <w:sz w:val="28"/>
          <w:szCs w:val="28"/>
          <w:lang w:val="en-US"/>
        </w:rPr>
        <w:t xml:space="preserve"> P</w:t>
      </w:r>
      <w:r w:rsidR="009C1400">
        <w:rPr>
          <w:sz w:val="28"/>
          <w:szCs w:val="28"/>
          <w:lang w:val="en-US"/>
        </w:rPr>
        <w:t>lace trolley in roller door on Level 2 at the loading dock</w:t>
      </w:r>
      <w:bookmarkStart w:id="0" w:name="_GoBack"/>
      <w:bookmarkEnd w:id="0"/>
    </w:p>
    <w:p w:rsidR="00B37312" w:rsidRDefault="00B37312" w:rsidP="00B37312">
      <w:pPr>
        <w:pStyle w:val="ListParagraph"/>
        <w:rPr>
          <w:b/>
          <w:sz w:val="28"/>
          <w:szCs w:val="28"/>
          <w:lang w:val="en-US"/>
        </w:rPr>
      </w:pPr>
    </w:p>
    <w:p w:rsidR="00FB5A9A" w:rsidRPr="00011B8A" w:rsidRDefault="00FB5A9A" w:rsidP="00011B8A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011B8A">
        <w:rPr>
          <w:b/>
          <w:sz w:val="28"/>
          <w:szCs w:val="28"/>
          <w:lang w:val="en-US"/>
        </w:rPr>
        <w:t>You will require to carry the 7223 pager. Medical Records may page you during your shift to collect a Medical Record from their department and take it over to Women</w:t>
      </w:r>
      <w:r w:rsidR="001A73E9" w:rsidRPr="00011B8A">
        <w:rPr>
          <w:b/>
          <w:sz w:val="28"/>
          <w:szCs w:val="28"/>
          <w:lang w:val="en-US"/>
        </w:rPr>
        <w:t>’</w:t>
      </w:r>
      <w:r w:rsidRPr="00011B8A">
        <w:rPr>
          <w:b/>
          <w:sz w:val="28"/>
          <w:szCs w:val="28"/>
          <w:lang w:val="en-US"/>
        </w:rPr>
        <w:t>s Care. Women</w:t>
      </w:r>
      <w:r w:rsidR="001A73E9" w:rsidRPr="00011B8A">
        <w:rPr>
          <w:b/>
          <w:sz w:val="28"/>
          <w:szCs w:val="28"/>
          <w:lang w:val="en-US"/>
        </w:rPr>
        <w:t>’</w:t>
      </w:r>
      <w:r w:rsidRPr="00011B8A">
        <w:rPr>
          <w:b/>
          <w:sz w:val="28"/>
          <w:szCs w:val="28"/>
          <w:lang w:val="en-US"/>
        </w:rPr>
        <w:t xml:space="preserve">s Care is the only department you take Medical Records to, ED will have a </w:t>
      </w:r>
      <w:proofErr w:type="spellStart"/>
      <w:r w:rsidRPr="00011B8A">
        <w:rPr>
          <w:b/>
          <w:sz w:val="28"/>
          <w:szCs w:val="28"/>
          <w:lang w:val="en-US"/>
        </w:rPr>
        <w:t>Wardsperson</w:t>
      </w:r>
      <w:proofErr w:type="spellEnd"/>
      <w:r w:rsidRPr="00011B8A">
        <w:rPr>
          <w:b/>
          <w:sz w:val="28"/>
          <w:szCs w:val="28"/>
          <w:lang w:val="en-US"/>
        </w:rPr>
        <w:t xml:space="preserve"> or Clerk collect theirs after hours.</w:t>
      </w:r>
    </w:p>
    <w:p w:rsidR="002159C3" w:rsidRPr="002159C3" w:rsidRDefault="002159C3" w:rsidP="002159C3">
      <w:pPr>
        <w:pStyle w:val="ListParagraph"/>
        <w:rPr>
          <w:b/>
          <w:sz w:val="28"/>
          <w:szCs w:val="28"/>
          <w:lang w:val="en-US"/>
        </w:rPr>
      </w:pPr>
    </w:p>
    <w:p w:rsidR="002159C3" w:rsidRPr="00FB5A9A" w:rsidRDefault="00FA27F3" w:rsidP="00FB5A9A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Updated </w:t>
      </w:r>
      <w:r w:rsidR="00BE0B85">
        <w:rPr>
          <w:b/>
          <w:sz w:val="28"/>
          <w:szCs w:val="28"/>
          <w:lang w:val="en-US"/>
        </w:rPr>
        <w:t>October</w:t>
      </w:r>
      <w:r w:rsidR="00FA00A6">
        <w:rPr>
          <w:b/>
          <w:sz w:val="28"/>
          <w:szCs w:val="28"/>
          <w:lang w:val="en-US"/>
        </w:rPr>
        <w:t xml:space="preserve"> 2021</w:t>
      </w:r>
    </w:p>
    <w:sectPr w:rsidR="002159C3" w:rsidRPr="00FB5A9A" w:rsidSect="000B4807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222C7"/>
    <w:multiLevelType w:val="hybridMultilevel"/>
    <w:tmpl w:val="4EFEE6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505697"/>
    <w:multiLevelType w:val="hybridMultilevel"/>
    <w:tmpl w:val="0366DF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E0"/>
    <w:rsid w:val="00011B8A"/>
    <w:rsid w:val="000B4807"/>
    <w:rsid w:val="00160651"/>
    <w:rsid w:val="001A73E9"/>
    <w:rsid w:val="002159C3"/>
    <w:rsid w:val="002949E9"/>
    <w:rsid w:val="002B105F"/>
    <w:rsid w:val="00342715"/>
    <w:rsid w:val="004D46F6"/>
    <w:rsid w:val="005870D8"/>
    <w:rsid w:val="005A1CF9"/>
    <w:rsid w:val="005F4C59"/>
    <w:rsid w:val="00615B51"/>
    <w:rsid w:val="006D0339"/>
    <w:rsid w:val="006D7F09"/>
    <w:rsid w:val="007573FE"/>
    <w:rsid w:val="0077679F"/>
    <w:rsid w:val="009204FF"/>
    <w:rsid w:val="009C1400"/>
    <w:rsid w:val="00B37312"/>
    <w:rsid w:val="00BE0B85"/>
    <w:rsid w:val="00C55306"/>
    <w:rsid w:val="00D45BE0"/>
    <w:rsid w:val="00E44AD5"/>
    <w:rsid w:val="00FA00A6"/>
    <w:rsid w:val="00FA27F3"/>
    <w:rsid w:val="00FB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D17A43-3EAE-4257-B538-5BD22287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B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4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8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3C9D8352.dotm</Template>
  <TotalTime>309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Sharee Flanagan</dc:creator>
  <cp:keywords/>
  <dc:description/>
  <cp:lastModifiedBy>Sharon Lee</cp:lastModifiedBy>
  <cp:revision>17</cp:revision>
  <cp:lastPrinted>2021-10-18T19:52:00Z</cp:lastPrinted>
  <dcterms:created xsi:type="dcterms:W3CDTF">2020-07-22T05:35:00Z</dcterms:created>
  <dcterms:modified xsi:type="dcterms:W3CDTF">2021-10-19T02:19:00Z</dcterms:modified>
</cp:coreProperties>
</file>